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46018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การแจ้งถมดิน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460188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460188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460188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460188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B7337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460188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460188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การแจ้งถมดิน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46018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6018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46018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6018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46018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</w:t>
            </w:r>
            <w:r w:rsidR="0046018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46018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460188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460188">
        <w:rPr>
          <w:rFonts w:asciiTheme="minorBidi" w:hAnsiTheme="minorBidi" w:hint="cs"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460188">
        <w:rPr>
          <w:rFonts w:asciiTheme="minorBidi" w:hAnsiTheme="minorBidi"/>
          <w:noProof/>
          <w:sz w:val="32"/>
          <w:szCs w:val="32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460188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การแจ้งถมดิน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4601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04/08/2015 16:15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60188" w:rsidRDefault="00A13B6C" w:rsidP="008C1396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6018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สำนักงานเทศบาลตำบลนาดอกคำ อำเภอนาด้วง จังหวัดเลย โทร/โทรสาร </w:t>
            </w:r>
          </w:p>
          <w:p w:rsidR="00094F82" w:rsidRPr="000C2AAC" w:rsidRDefault="0046018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042-039865,042-039864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46018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46018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46018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>1.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การดำเนินการถมดินเข้าลักษณะตามมาตรา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26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2,000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หรือมีพื้นที่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การพิจารณารับแจ้งการถมดิน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7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7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7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3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ผู้แจ้งยื่นเอกสารแจ้งการถมดินตามที่กำหนดให้เจ้าพนักงานท้องถิ่นดำเนินการตรวจสอบข้อมูล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เมตรขึ้นไปวิศวกรผู้ออกแบบและ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ำนวณต้องเป็นผู้ได้รับใบอนุญาต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เมตรขึ้นไปต้องเป็นผู้ได้รับใบอนุญาตประกอบวิชาชีพวิศวกรรมควบคุมสาขาวิศวกรรมโยธา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ชื่อและที่อยู่ของผู้แจ้งการถมดิน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46018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601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60188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601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60188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460188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460188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460188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DC6" w:rsidRDefault="006D2DC6" w:rsidP="00C81DB8">
      <w:pPr>
        <w:spacing w:after="0" w:line="240" w:lineRule="auto"/>
      </w:pPr>
      <w:r>
        <w:separator/>
      </w:r>
    </w:p>
  </w:endnote>
  <w:endnote w:type="continuationSeparator" w:id="1">
    <w:p w:rsidR="006D2DC6" w:rsidRDefault="006D2DC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DC6" w:rsidRDefault="006D2DC6" w:rsidP="00C81DB8">
      <w:pPr>
        <w:spacing w:after="0" w:line="240" w:lineRule="auto"/>
      </w:pPr>
      <w:r>
        <w:separator/>
      </w:r>
    </w:p>
  </w:footnote>
  <w:footnote w:type="continuationSeparator" w:id="1">
    <w:p w:rsidR="006D2DC6" w:rsidRDefault="006D2DC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B733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60188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6018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7337"/>
    <w:rsid w:val="003C25A4"/>
    <w:rsid w:val="003F489A"/>
    <w:rsid w:val="003F4A0D"/>
    <w:rsid w:val="00422EAB"/>
    <w:rsid w:val="00444BFB"/>
    <w:rsid w:val="00452B6B"/>
    <w:rsid w:val="00460188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2DC6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659</TotalTime>
  <Pages>7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2015-09-30T04:30:00Z</cp:lastPrinted>
  <dcterms:created xsi:type="dcterms:W3CDTF">2015-04-23T03:41:00Z</dcterms:created>
  <dcterms:modified xsi:type="dcterms:W3CDTF">2015-09-30T04:30:00Z</dcterms:modified>
</cp:coreProperties>
</file>