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8A795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การแจ้งขุดดิน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8A7958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8A7958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8A7958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4825C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8A795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8A7958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การแจ้งขุดดิน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8A7958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8A795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8A795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8A795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8A795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8A795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</w:t>
            </w:r>
            <w:r w:rsidR="008A795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8A7958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8A7958">
        <w:rPr>
          <w:rFonts w:asciiTheme="minorBidi" w:hAnsiTheme="minorBidi"/>
          <w:b/>
          <w:bCs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8A7958">
        <w:rPr>
          <w:rFonts w:asciiTheme="minorBidi" w:hAnsiTheme="minorBidi" w:hint="cs"/>
          <w:sz w:val="32"/>
          <w:szCs w:val="32"/>
          <w:cs/>
          <w:lang w:bidi="th-TH"/>
        </w:rPr>
        <w:t xml:space="preserve">   </w:t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8A7958">
        <w:rPr>
          <w:rFonts w:asciiTheme="minorBidi" w:hAnsiTheme="minorBidi"/>
          <w:noProof/>
          <w:sz w:val="32"/>
          <w:szCs w:val="32"/>
        </w:rPr>
        <w:t xml:space="preserve">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การแจ้งขุดดิน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04/08/2015 14:04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8A795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8A795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8A795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8A795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042-039865-4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www.nadokkham.go.th /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8A795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8A7958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A7958" w:rsidRDefault="008A7958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>1.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การขุดดินที่ต้องแจ้งต่อเจ้าพนักงานท้องถิ่นจะต้องมีองค์ประกอบที่ครบถ้วนดังนี้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ขุดดินนั้นจะต้องเป็นการดำเนินการในท้องที่ที่พระราชบัญญัติการขุดดินและถมดินใช้บังคับได้แก่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       1)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</w:t>
      </w:r>
    </w:p>
    <w:p w:rsidR="008E2900" w:rsidRPr="008A7958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="008A795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การดำเนินการขุดดินเข้าลักษณะตามมาตรา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>17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แห่งพระราชบัญญัติการขุดดินและถมดินคือประสงค์จะทำการขุดดินโดยมีความลึกจากระดับพื้นดินเกิน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ตรหรือมีพื้นที่ปากบ่อดินเกินหนึ่งหมื่นตารางเมตรหรือมีความลึกหรือพื้นที่ตามที่เจ้าพนักงานท้องถิ่นประกาศกำหนดโดยการประกาศของเจ้าพนักงานท้องถิ่นจะต้องไม่เป็นการกระทำที่ขัดหรือแย้งกับพระราชบัญญัติการขุดดินและถมดิ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2543  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การพิจารณารับแจ้งการขุดดิน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ผู้แจ้งยื่นเอกสารแจ้งการขุดดินตามที่กำหนดให้เจ้าพนักงานท้องถิ่นดำเนินการตรวจสอบข้อมูล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องค์กรปกครองส่วนท้องถิ่นในพื้นที่ที่จะดำเนินการขุดดิน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ดำเนินการขุดดิน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องค์กรปกครองส่วนท้องถิ่นในพื้นที่ที่จะดำเนินการขุดดิน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วิศวกรผู้ออกแบบและคำนวณการขุดดินที่มีความลึกจากระดับพื้นดินเกิน๓เมตรหรือพื้นที่ปากบ่อดินเกิน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ตารางเมตรต้องเป็นผู้ได้รับ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ประกอบวิชาชีพวิศวกรรมควบคุมสาขาวิศวกรรมโยธาไม่ต่ำกว่าระดับสามัญวิศวกรกรณีการขุดดินที่มีความลึกเกินสู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ประกอบวิชาชีพวิศวกรรมควบคุม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รายละเอียดการติดตั้งอุปกรณ์สำหรับวัดการเคลื่อนตัวของดิน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เมตรหรือมีพื้นที่ปากบ่อดินเกิน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มตรหรือมีความลึกหรือมีพื้นที่ตามที่เจ้าพนักงานท้องถิ่นประกาศกำหนดผู้ควบคุมงาน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8A7958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8A795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79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กรุงเทพมหานครร้องเรียนผ่านกรมโยธาธิการและผังเมือง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(http://www.dpt.go.th)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: 02-201-8000 ,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 : 02-299-4000)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ทางไปรษณีย์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(224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แขวงห้วยขวางเขตห้วยขวางกรุงเทพฯ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10320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218/1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แขวงสามเสนในเขตพญาไทกรุงเทพฯ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10400)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4.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ศูนย์ดำรงธรรมกรมโยธาธิการและผังเมือง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02-299-4311-12)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5.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ร้องเรียนด้วยตนเอง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 xml:space="preserve">6.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ตู้รับฟังความคิดเห็น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ตั้งอยู่ณศูนย์บริการข้อมูลข่าวสารของราชการถนนพระรามที่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6)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79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8A7958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7958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8A79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8A79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8A79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www.nadokkham.go.th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A79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8A7958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  </w:t>
      </w:r>
      <w:r w:rsidR="0064558D"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8A7958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8A795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</w:p>
          <w:p w:rsidR="008A7958" w:rsidRDefault="0064558D" w:rsidP="008C139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509" w:rsidRDefault="00670509" w:rsidP="00C81DB8">
      <w:pPr>
        <w:spacing w:after="0" w:line="240" w:lineRule="auto"/>
      </w:pPr>
      <w:r>
        <w:separator/>
      </w:r>
    </w:p>
  </w:endnote>
  <w:endnote w:type="continuationSeparator" w:id="1">
    <w:p w:rsidR="00670509" w:rsidRDefault="0067050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509" w:rsidRDefault="00670509" w:rsidP="00C81DB8">
      <w:pPr>
        <w:spacing w:after="0" w:line="240" w:lineRule="auto"/>
      </w:pPr>
      <w:r>
        <w:separator/>
      </w:r>
    </w:p>
  </w:footnote>
  <w:footnote w:type="continuationSeparator" w:id="1">
    <w:p w:rsidR="00670509" w:rsidRDefault="0067050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825C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A7958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A795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825CE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70509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A7958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653</TotalTime>
  <Pages>7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2015-09-30T04:19:00Z</cp:lastPrinted>
  <dcterms:created xsi:type="dcterms:W3CDTF">2015-04-23T03:41:00Z</dcterms:created>
  <dcterms:modified xsi:type="dcterms:W3CDTF">2015-09-30T04:19:00Z</dcterms:modified>
</cp:coreProperties>
</file>