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E8D" w:rsidRPr="00052552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1B1C8D"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52552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การรับชำระภาษีโรงเรือนและที่ดิน</w:t>
      </w:r>
    </w:p>
    <w:p w:rsidR="00D239AD" w:rsidRPr="00052552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52552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052552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="0005255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52552">
        <w:rPr>
          <w:rFonts w:ascii="TH SarabunPSK" w:hAnsi="TH SarabunPSK" w:cs="TH SarabunPSK"/>
          <w:sz w:val="32"/>
          <w:szCs w:val="32"/>
          <w:lang w:bidi="th-TH"/>
        </w:rPr>
        <w:t>:</w:t>
      </w:r>
      <w:r w:rsidR="0005255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เทศบาลตำบลนาดอกคำ</w:t>
      </w:r>
      <w:r w:rsidR="0005255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อำเภอนาด้วง</w:t>
      </w:r>
      <w:r w:rsidR="0005255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จังหวัดเลย</w:t>
      </w:r>
    </w:p>
    <w:p w:rsidR="00D239AD" w:rsidRPr="00052552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="0005255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52552">
        <w:rPr>
          <w:rFonts w:ascii="TH SarabunPSK" w:hAnsi="TH SarabunPSK" w:cs="TH SarabunPSK"/>
          <w:sz w:val="32"/>
          <w:szCs w:val="32"/>
          <w:lang w:bidi="th-TH"/>
        </w:rPr>
        <w:t>:</w:t>
      </w:r>
      <w:r w:rsidR="0005255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52552" w:rsidRDefault="00087CF2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52552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052552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 xml:space="preserve"> </w:t>
      </w:r>
      <w:r w:rsidRPr="00052552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="0005255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การรับชำระภาษีโรงเรือนและที่ดิน</w:t>
      </w:r>
    </w:p>
    <w:p w:rsidR="00132E1B" w:rsidRPr="00052552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052552">
        <w:rPr>
          <w:rFonts w:ascii="TH SarabunPSK" w:hAnsi="TH SarabunPSK" w:cs="TH SarabunPSK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เทศบาลตำบลนาดอกคำ</w:t>
      </w:r>
      <w:r w:rsidR="00F12ADF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อำเภอนาด้วง</w:t>
      </w:r>
      <w:r w:rsidR="00F12ADF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จังหวัดเลย</w:t>
      </w:r>
    </w:p>
    <w:p w:rsidR="00132E1B" w:rsidRPr="00052552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52552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052552">
        <w:rPr>
          <w:rFonts w:ascii="TH SarabunPSK" w:hAnsi="TH SarabunPSK" w:cs="TH SarabunPSK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รับแจ้ง</w:t>
      </w: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52552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052552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052552" w:rsidTr="008C1396">
        <w:tc>
          <w:tcPr>
            <w:tcW w:w="675" w:type="dxa"/>
          </w:tcPr>
          <w:p w:rsidR="00394708" w:rsidRPr="00052552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0525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052552" w:rsidRDefault="00394708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พระราชบัญญัติภาษีโรงเรือนและที่ดินพ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 2475</w:t>
            </w:r>
          </w:p>
          <w:p w:rsidR="00394708" w:rsidRPr="00052552" w:rsidRDefault="00394708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F4A0D" w:rsidRPr="00052552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052552">
        <w:rPr>
          <w:rFonts w:ascii="TH SarabunPSK" w:hAnsi="TH SarabunPSK" w:cs="TH SarabunPSK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บริการทั่วไป</w:t>
      </w:r>
      <w:r w:rsidR="00C81DB8"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52552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05255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052552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ท้องถิ่น</w:t>
      </w:r>
      <w:r w:rsidR="00C81DB8" w:rsidRPr="0005255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052552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52552">
        <w:rPr>
          <w:rFonts w:ascii="TH SarabunPSK" w:hAnsi="TH SarabunPSK" w:cs="TH SarabunPSK"/>
          <w:noProof/>
          <w:sz w:val="32"/>
          <w:szCs w:val="32"/>
        </w:rPr>
        <w:t>-</w:t>
      </w:r>
      <w:r w:rsidR="00C77AEA" w:rsidRPr="0005255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052552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5255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5255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5255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81DB8" w:rsidRPr="00052552">
        <w:rPr>
          <w:rFonts w:ascii="TH SarabunPSK" w:hAnsi="TH SarabunPSK" w:cs="TH SarabunPSK"/>
          <w:noProof/>
          <w:sz w:val="32"/>
          <w:szCs w:val="32"/>
        </w:rPr>
        <w:t>0</w:t>
      </w:r>
      <w:r w:rsidR="00F12ADF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075E4A" w:rsidRPr="00052552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52552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F12ADF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C81DB8" w:rsidRPr="00052552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05255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052552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52552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05255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052552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52552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05255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760D0B" w:rsidRPr="00052552" w:rsidRDefault="00760D0B" w:rsidP="00052552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การรับชำระภาษีโรงเรือนและที่ดิน</w:t>
      </w:r>
      <w:r w:rsidR="0005255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</w:t>
      </w:r>
      <w:r w:rsidR="00094F82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เทศบาลตำบลนาดอกคำ</w:t>
      </w:r>
      <w:r w:rsidR="0005255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094F82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กาญจนาศรีบุรินทร์</w:t>
      </w:r>
      <w:r w:rsidR="0005255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</w:t>
      </w:r>
      <w:r w:rsidR="00094F82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คู่มือประชาชน </w:t>
      </w:r>
      <w:r w:rsidR="00094F82" w:rsidRPr="00052552">
        <w:rPr>
          <w:rFonts w:ascii="TH SarabunPSK" w:hAnsi="TH SarabunPSK" w:cs="TH SarabunPSK"/>
          <w:noProof/>
          <w:sz w:val="32"/>
          <w:szCs w:val="32"/>
        </w:rPr>
        <w:t>21/07/2015 12:08</w:t>
      </w:r>
      <w:r w:rsidR="00094F82" w:rsidRPr="0005255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052552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52552" w:rsidTr="009B7715">
        <w:tc>
          <w:tcPr>
            <w:tcW w:w="675" w:type="dxa"/>
          </w:tcPr>
          <w:p w:rsidR="00094F82" w:rsidRPr="00052552" w:rsidRDefault="00094F82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0525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52552" w:rsidRDefault="00A13B6C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52552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052552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052552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052552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โทร</w:t>
            </w:r>
            <w:r w:rsidR="00094F82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094F82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โทรสาร</w:t>
            </w:r>
            <w:r w:rsidR="00094F82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.042-039865, 042-039864</w:t>
            </w:r>
            <w:r w:rsidR="00094F82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>www.nadokkham.go.th</w:t>
            </w:r>
            <w:r w:rsidR="00094F82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>/</w:t>
            </w:r>
            <w:r w:rsidR="00094F82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F12ADF" w:rsidRDefault="00A13B6C" w:rsidP="008C1396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F12ADF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F12ADF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</w:p>
          <w:p w:rsidR="00094F82" w:rsidRPr="00052552" w:rsidRDefault="00094F82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:rsidR="00313D38" w:rsidRPr="00052552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5255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(-)</w:t>
            </w:r>
          </w:p>
        </w:tc>
      </w:tr>
    </w:tbl>
    <w:p w:rsidR="0018441F" w:rsidRPr="00052552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052552" w:rsidRPr="00052552" w:rsidRDefault="00052552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ab/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พระราชบัญญัติภาษีโรงเรือนและที่ดินพ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.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 xml:space="preserve">. 2475 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โรงเรือนและที่ดินจากทรัพย์สินที่เป็นโรงเรือนหรือสิ่งปลูกสร้างอย่างอื่นๆและที่ดินที่ใช้ต่อเนื่องกับโรงเรือนหรือสิ่งปลูกสร้างอย่างอื่นนั้นโดยมีหลักเกณฑ์วิธีการและเงื่อนไขดังนี้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br/>
        <w:t>1.</w:t>
      </w:r>
      <w:r>
        <w:rPr>
          <w:rFonts w:ascii="TH SarabunPSK" w:hAnsi="TH SarabunPSK" w:cs="TH SarabunPSK"/>
          <w:noProof/>
          <w:sz w:val="32"/>
          <w:szCs w:val="32"/>
        </w:rPr>
        <w:t xml:space="preserve"> 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เทศบาลตำบลนาดอกคำ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ประชาสัมพันธ์ขั้นตอนและวิธีการชำระภาษี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br/>
        <w:t xml:space="preserve">2. 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แจ้งให้เจ้าของทรัพย์สินทราบเพื่อยื่นแบบแสดงรายการทรัพย์สิน 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(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ภ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.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ร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.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ด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.2)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br/>
        <w:t xml:space="preserve">3. 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เจ้าของทรัพย์สินยื่นแบบแสดงรายการทรัพย์สิน 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(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ภ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.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ร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.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ด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 xml:space="preserve">.2) 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ภายในเดือนกุมภาพันธ์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br/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br/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lastRenderedPageBreak/>
        <w:t xml:space="preserve">4. 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องค์กรปกครองส่วนท้องถิ่นตรวจสอบแบบแสดงรายการทรัพย์สินและแจ้งการประเมินภาษี 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(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ภ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.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ร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.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ด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.8)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br/>
        <w:t>5.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องค์กรปกครองส่วนท้องถิ่นรับชำระภาษี 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(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เจ้าของทรัพย์สินชำระภาษีทันทีหรือชำระภาษีภายในกำหนดเวลา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)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br/>
        <w:t xml:space="preserve">6. 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เจ้าของทรัพย์สินดำเนินการชำระภาษีภายใน 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 xml:space="preserve">30 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นับแต่ได้รับแจ้งการประเมินกรณีที่เจ้าของทรัพย์สินชำระภาษีเกินเวลาที่กำหนดจะต้องชำระเงินเพิ่มตามอัตราที่กฎหมายกำหนด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br/>
        <w:t xml:space="preserve">7. 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กรณีที่ผู้รับประเมิน 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(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เจ้าของทรัพย์สิน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 xml:space="preserve">) 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ไม่พอใจการประเมินสามารถอุทธรณ์ต่อผู้บริหารท้องถิ่นได้ภายใน 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 xml:space="preserve">15 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วันนับแต่ได้รับแจ้งการประเมินโดยผู้บริหารท้องถิ่นชี้ขาดและแจ้งเจ้าของทรัพย์สินทราบภายใน 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 xml:space="preserve">30 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วันนับจากวันที่เจ้าของทรัพย์สินยื่นอุทธรณ์ 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(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ภ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.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ร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.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ด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.9)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br/>
        <w:t xml:space="preserve">8. 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/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/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>/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br/>
        <w:t xml:space="preserve">9. 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br/>
        <w:t xml:space="preserve">10. 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br/>
        <w:t>11.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t xml:space="preserve">7 </w:t>
      </w:r>
      <w:r w:rsidR="00575FAF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="00575FAF" w:rsidRPr="00052552">
        <w:rPr>
          <w:rFonts w:ascii="TH SarabunPSK" w:hAnsi="TH SarabunPSK" w:cs="TH SarabunPSK"/>
          <w:noProof/>
          <w:sz w:val="32"/>
          <w:szCs w:val="32"/>
        </w:rPr>
        <w:br/>
      </w:r>
    </w:p>
    <w:p w:rsidR="0065175D" w:rsidRPr="00052552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52552" w:rsidTr="00313D38">
        <w:trPr>
          <w:tblHeader/>
        </w:trPr>
        <w:tc>
          <w:tcPr>
            <w:tcW w:w="675" w:type="dxa"/>
            <w:vAlign w:val="center"/>
          </w:tcPr>
          <w:p w:rsidR="00313D38" w:rsidRPr="00052552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52552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52552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52552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52552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52552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52552" w:rsidTr="00313D38">
        <w:tc>
          <w:tcPr>
            <w:tcW w:w="675" w:type="dxa"/>
            <w:vAlign w:val="center"/>
          </w:tcPr>
          <w:p w:rsidR="00313D38" w:rsidRPr="00052552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0525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052552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052552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052552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เจ้าของทรัพย์สินยื่นแบบแสดงรายการทรัพย์สิน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ภ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ด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.2)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เพื่อให้พนักงานเจ้าหน้าที่ตรวจสอบเอกสาร</w:t>
            </w:r>
          </w:p>
          <w:p w:rsidR="00313D38" w:rsidRPr="00052552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052552" w:rsidRDefault="00313D38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52552" w:rsidRDefault="00313D38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52552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(1.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: 1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วันนับแต่ผู้รับบริการมายื่นคำขอ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2.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หน่วยงานผู้รับผิดชอบคือเทศบาลตำบล</w:t>
            </w:r>
            <w:r w:rsidR="0005255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 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นาดอกคำ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052552" w:rsidTr="00313D38">
        <w:tc>
          <w:tcPr>
            <w:tcW w:w="675" w:type="dxa"/>
            <w:vAlign w:val="center"/>
          </w:tcPr>
          <w:p w:rsidR="00313D38" w:rsidRPr="00052552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0525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052552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052552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052552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พนักงานเจ้าหน้าที่พิจารณาตรวจสอบรายการทรัพย์สินตามแบบแสดงรายการทรัพย์สิน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ภ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ด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.2)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และแจ้งการประเมินภาษีให้เจ้าของทรัพย์สินดำเนินการชำระ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ภาษี</w:t>
            </w:r>
          </w:p>
          <w:p w:rsidR="00313D38" w:rsidRPr="00052552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052552" w:rsidRDefault="00313D38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 xml:space="preserve">30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52552" w:rsidRDefault="00313D38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52552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(1.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: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30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วันนับจากวันที่ยื่นแบบแสดงรายการทรัพย์สิน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ภ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ด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.2) (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ตาม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พระราชบัญญัติวิธีปฏิบัติราชการทางปกครองฯ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2.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หน่วยงานผู้รับผิดชอบคือเทศบาลตำบลนาดอกคำ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C26ED0" w:rsidRPr="00052552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52552">
        <w:rPr>
          <w:rFonts w:ascii="TH SarabunPSK" w:hAnsi="TH SarabunPSK" w:cs="TH SarabunPSK"/>
          <w:noProof/>
          <w:sz w:val="32"/>
          <w:szCs w:val="32"/>
        </w:rPr>
        <w:t xml:space="preserve">31 </w:t>
      </w:r>
      <w:r w:rsidR="009B68CC"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8E2900" w:rsidRPr="00052552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52552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Pr="00052552" w:rsidRDefault="009B68CC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552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734" w:rsidRPr="00052552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52552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52552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52552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52552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52552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52552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52552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52552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52552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52552" w:rsidTr="004E651F">
        <w:trPr>
          <w:jc w:val="center"/>
        </w:trPr>
        <w:tc>
          <w:tcPr>
            <w:tcW w:w="675" w:type="dxa"/>
            <w:vAlign w:val="center"/>
          </w:tcPr>
          <w:p w:rsidR="00452B6B" w:rsidRPr="00052552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0525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บัตรประจำตัวประชาชนหรือบัตรอื่นที่ออกให้โดยหน่วยงานของรัฐ</w:t>
            </w:r>
          </w:p>
        </w:tc>
        <w:tc>
          <w:tcPr>
            <w:tcW w:w="1843" w:type="dxa"/>
          </w:tcPr>
          <w:p w:rsidR="00052552" w:rsidRDefault="00AC4ACB" w:rsidP="00452B6B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05255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  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นาดอกคำ</w:t>
            </w:r>
            <w:r w:rsidR="0005255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</w:p>
          <w:p w:rsidR="00052552" w:rsidRDefault="00AC4ACB" w:rsidP="00452B6B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</w:p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จังหวัดเลย</w:t>
            </w:r>
          </w:p>
        </w:tc>
        <w:tc>
          <w:tcPr>
            <w:tcW w:w="1559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052552" w:rsidTr="004E651F">
        <w:trPr>
          <w:jc w:val="center"/>
        </w:trPr>
        <w:tc>
          <w:tcPr>
            <w:tcW w:w="675" w:type="dxa"/>
            <w:vAlign w:val="center"/>
          </w:tcPr>
          <w:p w:rsidR="00452B6B" w:rsidRPr="00052552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0525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052552" w:rsidRDefault="00AC4ACB" w:rsidP="00452B6B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</w:p>
          <w:p w:rsidR="00052552" w:rsidRDefault="00AC4ACB" w:rsidP="00452B6B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นาดอกคำ</w:t>
            </w:r>
          </w:p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อำเภอนาด้วงจังหวัดเลย</w:t>
            </w:r>
          </w:p>
        </w:tc>
        <w:tc>
          <w:tcPr>
            <w:tcW w:w="1559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052552" w:rsidTr="004E651F">
        <w:trPr>
          <w:jc w:val="center"/>
        </w:trPr>
        <w:tc>
          <w:tcPr>
            <w:tcW w:w="675" w:type="dxa"/>
            <w:vAlign w:val="center"/>
          </w:tcPr>
          <w:p w:rsidR="00452B6B" w:rsidRPr="00052552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0525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ลักฐานแสดงกรรมสิทธิ์โรงเรือนและที่ดินพร้อมสำเนาเช่นโฉนดที่ดินใบอนุญาตปลูกสร้างหนังสือสัญญาซื้อขาย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หรือให้โรงเรือนฯ</w:t>
            </w:r>
          </w:p>
        </w:tc>
        <w:tc>
          <w:tcPr>
            <w:tcW w:w="1843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052552" w:rsidTr="004E651F">
        <w:trPr>
          <w:jc w:val="center"/>
        </w:trPr>
        <w:tc>
          <w:tcPr>
            <w:tcW w:w="675" w:type="dxa"/>
            <w:vAlign w:val="center"/>
          </w:tcPr>
          <w:p w:rsidR="00452B6B" w:rsidRPr="00052552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4</w:t>
            </w:r>
            <w:r w:rsidR="00811134" w:rsidRPr="000525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ลักฐานการประกอบกิจการพร้อมสำเนาเช่นใบทะเบียนการค้าทะเบียนพาณิชย์ทะเบียนภาษีมูลค่าเพิ่มหรือใบอนุญาตประกอบกิจการค้าของฝ่ายสิ่งแวดล้อม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สัญญาเช่าอาคาร</w:t>
            </w:r>
          </w:p>
        </w:tc>
        <w:tc>
          <w:tcPr>
            <w:tcW w:w="1843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052552" w:rsidTr="004E651F">
        <w:trPr>
          <w:jc w:val="center"/>
        </w:trPr>
        <w:tc>
          <w:tcPr>
            <w:tcW w:w="675" w:type="dxa"/>
            <w:vAlign w:val="center"/>
          </w:tcPr>
          <w:p w:rsidR="00452B6B" w:rsidRPr="00052552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811134" w:rsidRPr="000525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หนังสือรับรองนิติบุคคลและงบแสดงฐานะการเงิน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พร้อมสำเนา</w:t>
            </w:r>
          </w:p>
        </w:tc>
        <w:tc>
          <w:tcPr>
            <w:tcW w:w="1843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052552" w:rsidTr="004E651F">
        <w:trPr>
          <w:jc w:val="center"/>
        </w:trPr>
        <w:tc>
          <w:tcPr>
            <w:tcW w:w="675" w:type="dxa"/>
            <w:vAlign w:val="center"/>
          </w:tcPr>
          <w:p w:rsidR="00452B6B" w:rsidRPr="00052552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="00811134" w:rsidRPr="000525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52552" w:rsidRDefault="00AC4ACB" w:rsidP="00452B6B">
            <w:pPr>
              <w:rPr>
                <w:rFonts w:ascii="TH SarabunPSK" w:hAnsi="TH SarabunPSK" w:cs="TH SarabunPSK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:rsidR="00422EAB" w:rsidRPr="00052552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52552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52552" w:rsidTr="004E651F">
        <w:trPr>
          <w:tblHeader/>
        </w:trPr>
        <w:tc>
          <w:tcPr>
            <w:tcW w:w="675" w:type="dxa"/>
            <w:vAlign w:val="center"/>
          </w:tcPr>
          <w:p w:rsidR="00422EAB" w:rsidRPr="00052552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52552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52552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52552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52552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52552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52552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52552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52552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52552" w:rsidRDefault="004C3BDE" w:rsidP="008C139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ไม่พบเอกสารอื่น ๆ สำหรับยื่นเพิ่มเติม</w:t>
            </w:r>
          </w:p>
        </w:tc>
      </w:tr>
    </w:tbl>
    <w:p w:rsidR="006C6C22" w:rsidRPr="00052552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52552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052552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52552" w:rsidRDefault="00F62F55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Pr="00052552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52552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52552" w:rsidTr="00C1539D">
        <w:tc>
          <w:tcPr>
            <w:tcW w:w="534" w:type="dxa"/>
          </w:tcPr>
          <w:p w:rsidR="00EA6950" w:rsidRPr="00052552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0525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52552" w:rsidRDefault="00EA6950" w:rsidP="000525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05255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05255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05255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05255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โทร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โทรสาร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.042-039865, </w:t>
            </w:r>
            <w:r w:rsidR="0005255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      042-039864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www.nadokkham.go.th</w:t>
            </w:r>
            <w:r w:rsidRPr="00052552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052552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52552" w:rsidTr="00C1539D">
        <w:tc>
          <w:tcPr>
            <w:tcW w:w="534" w:type="dxa"/>
          </w:tcPr>
          <w:p w:rsidR="00EA6950" w:rsidRPr="00052552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0525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52552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52552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052552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( 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.1111 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52552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52552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52552" w:rsidTr="00C1539D">
        <w:tc>
          <w:tcPr>
            <w:tcW w:w="675" w:type="dxa"/>
          </w:tcPr>
          <w:p w:rsidR="00F064C0" w:rsidRPr="00052552" w:rsidRDefault="00F064C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C1539D" w:rsidRPr="000525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52552" w:rsidRDefault="00F064C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1.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แบบแจ้งรายการเพื่อเสียภาษีโรงเรือนและที่ดิน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ภ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ด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2) 2.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แบบคำร้องขอให้พิจารณาการประเมินภาษีโรงเรือนและที่ดิน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ภ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ด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 9)</w:t>
            </w:r>
            <w:r w:rsidRPr="00052552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</w:tc>
      </w:tr>
    </w:tbl>
    <w:p w:rsidR="00D51311" w:rsidRPr="00052552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  <w:r w:rsidRPr="0005255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52552" w:rsidRDefault="00052552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</w:rPr>
        <w:tab/>
      </w:r>
      <w:r w:rsidR="0064558D" w:rsidRPr="00052552">
        <w:rPr>
          <w:rFonts w:ascii="TH SarabunPSK" w:hAnsi="TH SarabunPSK" w:cs="TH SarabunPSK"/>
          <w:noProof/>
          <w:sz w:val="32"/>
          <w:szCs w:val="32"/>
        </w:rPr>
        <w:t>-</w:t>
      </w:r>
    </w:p>
    <w:p w:rsidR="0064558D" w:rsidRPr="00052552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52552" w:rsidTr="0064558D">
        <w:tc>
          <w:tcPr>
            <w:tcW w:w="1418" w:type="dxa"/>
          </w:tcPr>
          <w:p w:rsidR="0064558D" w:rsidRPr="00052552" w:rsidRDefault="0064558D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0525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52552" w:rsidRDefault="0064558D" w:rsidP="008C139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24/08/2558</w:t>
            </w:r>
          </w:p>
        </w:tc>
      </w:tr>
      <w:tr w:rsidR="0064558D" w:rsidRPr="00052552" w:rsidTr="0064558D">
        <w:tc>
          <w:tcPr>
            <w:tcW w:w="1418" w:type="dxa"/>
          </w:tcPr>
          <w:p w:rsidR="0064558D" w:rsidRPr="00052552" w:rsidRDefault="0064558D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0525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52552" w:rsidRDefault="0064558D" w:rsidP="008C139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 (OPDC)</w:t>
            </w:r>
          </w:p>
        </w:tc>
      </w:tr>
      <w:tr w:rsidR="0064558D" w:rsidRPr="00052552" w:rsidTr="0064558D">
        <w:tc>
          <w:tcPr>
            <w:tcW w:w="1418" w:type="dxa"/>
          </w:tcPr>
          <w:p w:rsidR="0064558D" w:rsidRPr="00052552" w:rsidRDefault="0064558D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0525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52552" w:rsidRDefault="0064558D" w:rsidP="008C139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05255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05255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05255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สถ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มท</w:t>
            </w: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</w:p>
        </w:tc>
      </w:tr>
      <w:tr w:rsidR="0064558D" w:rsidRPr="00052552" w:rsidTr="0064558D">
        <w:tc>
          <w:tcPr>
            <w:tcW w:w="1418" w:type="dxa"/>
          </w:tcPr>
          <w:p w:rsidR="0064558D" w:rsidRPr="00052552" w:rsidRDefault="0064558D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0525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52552" w:rsidRDefault="0064558D" w:rsidP="008C139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4558D" w:rsidRPr="00052552" w:rsidTr="0064558D">
        <w:tc>
          <w:tcPr>
            <w:tcW w:w="1418" w:type="dxa"/>
          </w:tcPr>
          <w:p w:rsidR="0064558D" w:rsidRPr="00052552" w:rsidRDefault="0064558D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0525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52552" w:rsidRDefault="0064558D" w:rsidP="008C139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5255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:rsidR="0064558D" w:rsidRPr="00052552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52552" w:rsidRDefault="00982CD7" w:rsidP="00982CD7">
      <w:pPr>
        <w:pStyle w:val="a5"/>
        <w:spacing w:after="0" w:line="240" w:lineRule="auto"/>
        <w:ind w:left="426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:rsidR="00D51311" w:rsidRPr="00052552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:rsidR="003F4A0D" w:rsidRPr="00052552" w:rsidRDefault="003F4A0D" w:rsidP="00EF0DAF">
      <w:pPr>
        <w:spacing w:after="0" w:line="240" w:lineRule="auto"/>
        <w:jc w:val="right"/>
        <w:rPr>
          <w:rFonts w:ascii="TH SarabunPSK" w:hAnsi="TH SarabunPSK" w:cs="TH SarabunPSK"/>
          <w:color w:val="0D0D0D" w:themeColor="text1" w:themeTint="F2"/>
          <w:cs/>
          <w:lang w:bidi="th-TH"/>
        </w:rPr>
      </w:pPr>
    </w:p>
    <w:sectPr w:rsidR="003F4A0D" w:rsidRPr="00052552" w:rsidSect="00C938A6">
      <w:headerReference w:type="default" r:id="rId8"/>
      <w:pgSz w:w="11907" w:h="16839" w:code="9"/>
      <w:pgMar w:top="1440" w:right="657" w:bottom="28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CF2" w:rsidRDefault="00087CF2" w:rsidP="00C81DB8">
      <w:pPr>
        <w:spacing w:after="0" w:line="240" w:lineRule="auto"/>
      </w:pPr>
      <w:r>
        <w:separator/>
      </w:r>
    </w:p>
  </w:endnote>
  <w:endnote w:type="continuationSeparator" w:id="0">
    <w:p w:rsidR="00087CF2" w:rsidRDefault="00087CF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CF2" w:rsidRDefault="00087CF2" w:rsidP="00C81DB8">
      <w:pPr>
        <w:spacing w:after="0" w:line="240" w:lineRule="auto"/>
      </w:pPr>
      <w:r>
        <w:separator/>
      </w:r>
    </w:p>
  </w:footnote>
  <w:footnote w:type="continuationSeparator" w:id="0">
    <w:p w:rsidR="00087CF2" w:rsidRDefault="00087CF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1039FD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C938A6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C938A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2479E"/>
    <w:rsid w:val="000424A8"/>
    <w:rsid w:val="00045650"/>
    <w:rsid w:val="00052552"/>
    <w:rsid w:val="00067A20"/>
    <w:rsid w:val="00075E4A"/>
    <w:rsid w:val="00087CF2"/>
    <w:rsid w:val="00090552"/>
    <w:rsid w:val="00094F82"/>
    <w:rsid w:val="000B7A3A"/>
    <w:rsid w:val="000C2AAC"/>
    <w:rsid w:val="000C466B"/>
    <w:rsid w:val="000F1309"/>
    <w:rsid w:val="001039FD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3B7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C0CE4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938A6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14A6"/>
    <w:rsid w:val="00E56012"/>
    <w:rsid w:val="00E668EE"/>
    <w:rsid w:val="00E90756"/>
    <w:rsid w:val="00E97AE3"/>
    <w:rsid w:val="00EA6950"/>
    <w:rsid w:val="00EB5853"/>
    <w:rsid w:val="00EC08A9"/>
    <w:rsid w:val="00ED643A"/>
    <w:rsid w:val="00EF0DAF"/>
    <w:rsid w:val="00F028A3"/>
    <w:rsid w:val="00F064C0"/>
    <w:rsid w:val="00F12ADF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9C26865E-A324-4560-8A4A-2396BCF0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A724B-4236-4912-83B1-70CE04610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664</TotalTime>
  <Pages>5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KKD Windows7 V.11_x86</cp:lastModifiedBy>
  <cp:revision>87</cp:revision>
  <cp:lastPrinted>2015-09-29T06:29:00Z</cp:lastPrinted>
  <dcterms:created xsi:type="dcterms:W3CDTF">2015-04-23T03:41:00Z</dcterms:created>
  <dcterms:modified xsi:type="dcterms:W3CDTF">2016-09-13T06:30:00Z</dcterms:modified>
</cp:coreProperties>
</file>