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EF4EE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EF4EE6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EF4EE6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3B002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EF4EE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EF4EE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EF4EE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EF4EE6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EF4EE6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EF4EE6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EF4EE6" w:rsidRPr="00EF4EE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760D0B" w:rsidRPr="000C2AAC" w:rsidRDefault="00094F82" w:rsidP="00EF4EE6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EF4EE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Pr="000C2AAC">
        <w:rPr>
          <w:rFonts w:asciiTheme="minorBidi" w:hAnsiTheme="minorBidi"/>
          <w:noProof/>
          <w:sz w:val="32"/>
          <w:szCs w:val="32"/>
        </w:rPr>
        <w:t>24/08/2015 16:13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งานสาธารณสุข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สำนักปลัดเทศบาลตำบลนาดอกคำ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EF4EE6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EF4EE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5175D" w:rsidRPr="000C2AAC" w:rsidRDefault="00EF4EE6" w:rsidP="00EF4EE6">
      <w:pPr>
        <w:tabs>
          <w:tab w:val="left" w:pos="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>
        <w:rPr>
          <w:rFonts w:asciiTheme="minorBidi" w:hAnsiTheme="minorBidi" w:cs="Cordia New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ผู้ใดประสงค์ขอใบอนุญาตประกอบกิจการที่เป็นอันตรายต่อสุขภาพในแต่ละประเภทกิจการ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(1)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(3)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(4)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65175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10456" w:type="dxa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869"/>
      </w:tblGrid>
      <w:tr w:rsidR="00313D38" w:rsidRPr="000C2AAC" w:rsidTr="00EF4EE6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6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EF4EE6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86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EF4EE6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86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</w:tc>
      </w:tr>
      <w:tr w:rsidR="00313D38" w:rsidRPr="000C2AAC" w:rsidTr="00EF4EE6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869" w:type="dxa"/>
          </w:tcPr>
          <w:p w:rsidR="00313D38" w:rsidRPr="000C2AAC" w:rsidRDefault="00313D38" w:rsidP="00EF4EE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</w:p>
        </w:tc>
      </w:tr>
      <w:tr w:rsidR="00313D38" w:rsidRPr="000C2AAC" w:rsidTr="00EF4EE6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แจ้งคำสั่งไม่ออกใบอนุญาตประกอบกิจการที่เป็นอันตรายต่อสุขภาพ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86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ครั้งๆละ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วันและแจ้งให้ผู้ยื่นคำขอทราบภายใน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)</w:t>
            </w:r>
          </w:p>
        </w:tc>
      </w:tr>
      <w:tr w:rsidR="00313D38" w:rsidRPr="000C2AAC" w:rsidTr="00EF4EE6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86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เฉพาะกิจการที่กฎหมายกำหนดให้มีการประเมินผลกระทบเช่นรายงานการวิเคราะห์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รายงานการประเมินผลกระทบต่อ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EF4EE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งานสาธารณสุข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สำนักปลัดเทศบาลตำบลนาดอกคำ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www.nadokkham.go.th /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F4EE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F4EE6">
              <w:rPr>
                <w:rFonts w:asciiTheme="minorBidi" w:hAnsiTheme="minorBidi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="00EF4EE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การแจ้งผลการพิจารณา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>19.1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ครั้งๆละไม่เกิน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วันและให้แจ้งต่อผู้ยื่นคำขอทราบภายใน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19.2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19.1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ให้แจ้งเป็นหนังสือให้ผู้ยื่นคำขอทราบถึงเหตุแห่งความล่าช้าทุก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วันจนกว่าจะพิจารณาแล้วเสร็จพร้อมสำเนาแจ้งก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ทราบทุกครั้ง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EF4EE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CAB" w:rsidRDefault="00DD1CAB" w:rsidP="00C81DB8">
      <w:pPr>
        <w:spacing w:after="0" w:line="240" w:lineRule="auto"/>
      </w:pPr>
      <w:r>
        <w:separator/>
      </w:r>
    </w:p>
  </w:endnote>
  <w:endnote w:type="continuationSeparator" w:id="1">
    <w:p w:rsidR="00DD1CAB" w:rsidRDefault="00DD1CA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CAB" w:rsidRDefault="00DD1CAB" w:rsidP="00C81DB8">
      <w:pPr>
        <w:spacing w:after="0" w:line="240" w:lineRule="auto"/>
      </w:pPr>
      <w:r>
        <w:separator/>
      </w:r>
    </w:p>
  </w:footnote>
  <w:footnote w:type="continuationSeparator" w:id="1">
    <w:p w:rsidR="00DD1CAB" w:rsidRDefault="00DD1CA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B002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137B2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137B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002E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37B2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1CAB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4EE6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662</TotalTime>
  <Pages>10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2015-09-29T07:16:00Z</cp:lastPrinted>
  <dcterms:created xsi:type="dcterms:W3CDTF">2015-04-23T03:41:00Z</dcterms:created>
  <dcterms:modified xsi:type="dcterms:W3CDTF">2015-09-29T07:17:00Z</dcterms:modified>
</cp:coreProperties>
</file>