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B5132C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การขออนุญาตทำการโฆษณาโดยใช้เครื่องขยายเสียง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B5132C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B5132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B5132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B5132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B5132C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B5132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EE001A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B5132C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B5132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การขออนุญาตทำการโฆษณาโดยใช้เครื่องขยายเสียง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B5132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B5132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B5132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B5132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B5132C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B5132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B5132C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B5132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ควบคุมการโฆษณาโดยใช้เครื่องขยายเสียง</w:t>
            </w:r>
            <w:r w:rsidR="00B5132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2493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B5132C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B5132C">
        <w:rPr>
          <w:rFonts w:asciiTheme="minorBidi" w:hAnsiTheme="minorBidi"/>
          <w:b/>
          <w:bCs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B5132C">
        <w:rPr>
          <w:rFonts w:asciiTheme="minorBidi" w:hAnsiTheme="minorBidi" w:hint="cs"/>
          <w:sz w:val="32"/>
          <w:szCs w:val="32"/>
          <w:cs/>
          <w:lang w:bidi="th-TH"/>
        </w:rPr>
        <w:t xml:space="preserve">  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B5132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การขออนุญาตทำการโฆษณาโดยใช้เครื่องขยายเสียง</w:t>
      </w:r>
      <w:r w:rsidR="00B5132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เทศบาลตำบลนาดอกคำกาญจนา</w:t>
      </w:r>
      <w:r w:rsidR="00B5132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ศรีบุรินทร์</w:t>
      </w:r>
      <w:r w:rsidR="00B5132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24/08/2015 16:49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B5132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B5132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B5132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B5132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042-039865-4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เว็บไซต์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www.nadokkham.go.th 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B5132C" w:rsidRDefault="00A13B6C" w:rsidP="008C1396">
            <w:pPr>
              <w:rPr>
                <w:rFonts w:asciiTheme="minorBidi" w:hAnsiTheme="minorBidi" w:cs="Cordia New" w:hint="cs"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B5132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B5132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</w:p>
          <w:p w:rsidR="00094F82" w:rsidRPr="000C2AAC" w:rsidRDefault="00094F82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ที่จะทำการโฆษณาโดยใช้เครื่องขยายเสียงด้วยกำลังไฟฟ้าจะต้องขอรับอนุญาตต่อพนักงานเจ้าหน้าที่ก่อนเมื่อได้รับอนุญาตแล้วจึงทำการโฆษณาได้โดยให้พนักงานเจ้าหน้าที่ออกใบอนุญาตให้แก่ผู้ขอรับอนุญาตและให้มีอำนาจกำหนดเงื่อนไขลงในใบอนุญาตว่าด้วยเวลาสถานที่และเครื่องอุปกรณ์ขยายเสียงและผู้รับอนุญาตต้องปฏิบัติตามเงื่อนไขที่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 xml:space="preserve">กำหนดนั้นโดยห้ามอนุญาตและห้ามใช้เสียงโฆษณาโดยใช้เครื่องขยายเสียงในระยะใกล้กว่า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มตรจากโรงพยาบาลวัดหรือสถานที่บำเพ็ญศาสนกิจและทางแยกที่มีการสัญจรไปมาคับคั่งอยู่เป็นปกติและห้ามใช้เสียงโฆษณาในระยะใกล้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ตรจากบริเวณโรงเรียนระหว่างทำการสอนศาลสถิตยุติธรรมในระหว่างเวลาพิจารณาผู้ยื่นคำขอใบอนุญาติจะต้องยื่นคำร้องตามแบบฆ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ษ</w:t>
      </w:r>
      <w:r w:rsidRPr="000C2AAC">
        <w:rPr>
          <w:rFonts w:asciiTheme="minorBidi" w:hAnsiTheme="minorBidi"/>
          <w:noProof/>
          <w:sz w:val="32"/>
          <w:szCs w:val="32"/>
        </w:rPr>
        <w:t xml:space="preserve">. 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ต่อเจ้าพนักงานตำรวจเจ้าของท้องที่ก่อนมาดำเนินการ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ใบอนุญาตให้มีเพื่อใช้เครื่องขยายเสียงและไมโครโฟนประสงค์จะใช้เครื่องขยายเสียงและไมโครโฟนมายื่นต่อเจ้าหน้าที่เพื่อตรวจสอบคำร้องและเอกสารประกอบคำขอ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ที่ทำการปกครองอำเภอเป็นผู้รับผิดชอบ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เจ้าหน้าที่รับเรื่องเสนอความเห็นตามลำดับชั้นจนถึงพนักงานเจ้าหน้าที่ผู้ออกใบอนุญาต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ที่ทำการปกครองอำเภอเป็นผู้รับผิดชอบ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นักงานเจ้าหน้าที่ลงนามในใบอนุญาตให้ทำการโฆษณาโดยใช้เครื่องขยายเสียงชำระค่าธรรมเนียมและรับใบ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ที่ทำการปกครองอำเภอเป็นผู้รับผิดชอบ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ชั่วโมง</w:t>
      </w:r>
    </w:p>
    <w:p w:rsidR="008E2900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B5132C" w:rsidRDefault="00B5132C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B5132C" w:rsidRPr="000C2AAC" w:rsidRDefault="00B5132C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พร้อมสำเนาบัตรประจำตัวประชาชนของผู้แทนนิติบุคคล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กรณีผู้ขอรับใบอนุญาตหรือผู้แจ้งเป็นนิติบุคคล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หนังสือมอบอำนาจที่ถูกต้องตามกฎหมาย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กรณีผู้ประกอบการไม่สามารถมายื่นคำขอด้วยตนเอง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พร้อมสำเนาบัตรประจำตัวประชาชนของผู้มอบอำนาจและผู้รับมอบอำนาจ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B5132C" w:rsidRDefault="00B5132C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B5132C" w:rsidRPr="000C2AAC" w:rsidRDefault="00B5132C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แบบคำร้องตามแบบฆ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ษ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ที่เจ้าพนักงานตำรวจเจ้าของท้องที่แสดงความคิดเห็นแล้ว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แผนที่สังเขปแสดงที่ตั้งการใช้เครื่องขยายเสียง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โฆษณากิจการที่ไม่เป็นไปในทำนองการค้า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โฆษณาที่เป็นไปในทำนองการค้า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โฆษณาเคลื่อนที่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โฆษณาที่เป็นไปในทำนองการค้า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โฆษณาประจำที่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75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ศูนย์ดำรงธรรมกระทรวงศูนย์ดำรงธรรมจังหวัดศูนย์ดำรงธรรมอำเภอ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1567)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ที่ทำการปกครองอำเภอทุกแห่ง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B5132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B5132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B5132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B5132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042-039865-4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เว็บไซต์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www.nadokkham.go.th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B5132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01/09/2558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B5132C" w:rsidRDefault="0064558D" w:rsidP="008C1396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B5132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</w:t>
            </w:r>
          </w:p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B5132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B5132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 w:hint="cs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 w:hint="cs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7A4" w:rsidRDefault="00F677A4" w:rsidP="00C81DB8">
      <w:pPr>
        <w:spacing w:after="0" w:line="240" w:lineRule="auto"/>
      </w:pPr>
      <w:r>
        <w:separator/>
      </w:r>
    </w:p>
  </w:endnote>
  <w:endnote w:type="continuationSeparator" w:id="1">
    <w:p w:rsidR="00F677A4" w:rsidRDefault="00F677A4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ZoodRangmah2.1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7A4" w:rsidRDefault="00F677A4" w:rsidP="00C81DB8">
      <w:pPr>
        <w:spacing w:after="0" w:line="240" w:lineRule="auto"/>
      </w:pPr>
      <w:r>
        <w:separator/>
      </w:r>
    </w:p>
  </w:footnote>
  <w:footnote w:type="continuationSeparator" w:id="1">
    <w:p w:rsidR="00F677A4" w:rsidRDefault="00F677A4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EE001A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452425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5242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425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328A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5132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E001A"/>
    <w:rsid w:val="00EF0DAF"/>
    <w:rsid w:val="00F028A3"/>
    <w:rsid w:val="00F064C0"/>
    <w:rsid w:val="00F5490C"/>
    <w:rsid w:val="00F62F55"/>
    <w:rsid w:val="00F677A4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659</TotalTime>
  <Pages>5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xp</cp:lastModifiedBy>
  <cp:revision>84</cp:revision>
  <cp:lastPrinted>2015-09-29T09:24:00Z</cp:lastPrinted>
  <dcterms:created xsi:type="dcterms:W3CDTF">2015-04-23T03:41:00Z</dcterms:created>
  <dcterms:modified xsi:type="dcterms:W3CDTF">2015-09-29T09:34:00Z</dcterms:modified>
</cp:coreProperties>
</file>